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0D6CC" w14:textId="77777777" w:rsidR="008613FC" w:rsidRDefault="008613FC" w:rsidP="000E673E">
      <w:pPr>
        <w:tabs>
          <w:tab w:val="left" w:pos="567"/>
        </w:tabs>
        <w:spacing w:line="360" w:lineRule="auto"/>
        <w:ind w:left="0" w:firstLine="0"/>
        <w:jc w:val="right"/>
        <w:rPr>
          <w:rFonts w:ascii="Open Sans" w:hAnsi="Open Sans" w:cs="Open Sans"/>
          <w:b/>
          <w:bCs/>
          <w:iCs/>
          <w:color w:val="EE0000"/>
          <w:sz w:val="24"/>
          <w:szCs w:val="24"/>
        </w:rPr>
      </w:pPr>
      <w:bookmarkStart w:id="0" w:name="_Hlk212454034"/>
      <w:r w:rsidRPr="008613FC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Załącznik Nr </w:t>
      </w:r>
      <w:r w:rsidR="001561F8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5</w:t>
      </w:r>
      <w:r w:rsidRPr="008613FC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 do </w:t>
      </w:r>
      <w:r w:rsidR="00B75E39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SWZ</w:t>
      </w:r>
    </w:p>
    <w:p w14:paraId="105D1DBD" w14:textId="77777777" w:rsidR="008613FC" w:rsidRPr="008613FC" w:rsidRDefault="008613FC" w:rsidP="000E673E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Theme="majorEastAsia" w:hAnsi="Open Sans" w:cs="Open Sans"/>
          <w:b/>
          <w:bCs/>
          <w:iCs/>
        </w:rPr>
      </w:pPr>
      <w:r w:rsidRPr="008613FC">
        <w:rPr>
          <w:rStyle w:val="Brak"/>
          <w:rFonts w:ascii="Open Sans" w:eastAsiaTheme="majorEastAsia" w:hAnsi="Open Sans" w:cs="Open Sans"/>
          <w:b/>
          <w:bCs/>
          <w:iCs/>
        </w:rPr>
        <w:t>Wykonawca:</w:t>
      </w:r>
    </w:p>
    <w:p w14:paraId="5F4A9607" w14:textId="77777777" w:rsidR="008613FC" w:rsidRPr="008613FC" w:rsidRDefault="008613FC" w:rsidP="000E673E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r w:rsidRPr="008613FC">
        <w:rPr>
          <w:rStyle w:val="Brak"/>
          <w:rFonts w:ascii="Open Sans" w:eastAsia="Helvetica Neue" w:hAnsi="Open Sans" w:cs="Open Sans"/>
          <w:b/>
          <w:bCs/>
          <w:iCs/>
        </w:rPr>
        <w:t>………………………………………</w:t>
      </w:r>
    </w:p>
    <w:p w14:paraId="4B6A777D" w14:textId="77777777" w:rsidR="008613FC" w:rsidRPr="008613FC" w:rsidRDefault="008613FC" w:rsidP="000E673E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r w:rsidRPr="008613FC">
        <w:rPr>
          <w:rStyle w:val="Brak"/>
          <w:rFonts w:ascii="Open Sans" w:eastAsia="Helvetica Neue" w:hAnsi="Open Sans" w:cs="Open Sans"/>
          <w:b/>
          <w:bCs/>
          <w:iCs/>
        </w:rPr>
        <w:t>………………………………………</w:t>
      </w:r>
    </w:p>
    <w:p w14:paraId="4E76D44B" w14:textId="77777777" w:rsidR="008613FC" w:rsidRPr="008613FC" w:rsidRDefault="008613FC" w:rsidP="000E673E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r w:rsidRPr="008613FC">
        <w:rPr>
          <w:rStyle w:val="Brak"/>
          <w:rFonts w:ascii="Open Sans" w:eastAsia="Helvetica Neue" w:hAnsi="Open Sans" w:cs="Open Sans"/>
          <w:b/>
          <w:bCs/>
          <w:iCs/>
        </w:rPr>
        <w:t>………………………………………</w:t>
      </w:r>
    </w:p>
    <w:p w14:paraId="3FBB31F0" w14:textId="77777777" w:rsidR="008613FC" w:rsidRPr="008613FC" w:rsidRDefault="008613FC" w:rsidP="000E673E">
      <w:pPr>
        <w:pStyle w:val="TreA"/>
        <w:pBdr>
          <w:bottom w:val="none" w:sz="0" w:space="0" w:color="auto"/>
        </w:pBdr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r w:rsidRPr="008613FC">
        <w:rPr>
          <w:rStyle w:val="Brak"/>
          <w:rFonts w:ascii="Open Sans" w:eastAsia="Helvetica Neue" w:hAnsi="Open Sans" w:cs="Open Sans"/>
          <w:b/>
          <w:bCs/>
          <w:iCs/>
        </w:rPr>
        <w:t>………………………………………</w:t>
      </w:r>
    </w:p>
    <w:p w14:paraId="0B77A539" w14:textId="77777777" w:rsidR="008613FC" w:rsidRDefault="008613FC" w:rsidP="004749B6">
      <w:pPr>
        <w:pStyle w:val="TreA"/>
        <w:pBdr>
          <w:bottom w:val="none" w:sz="0" w:space="0" w:color="auto"/>
        </w:pBdr>
        <w:tabs>
          <w:tab w:val="left" w:pos="567"/>
        </w:tabs>
        <w:spacing w:after="240" w:line="360" w:lineRule="auto"/>
        <w:rPr>
          <w:rStyle w:val="Brak"/>
          <w:rFonts w:ascii="Open Sans" w:eastAsiaTheme="majorEastAsia" w:hAnsi="Open Sans" w:cs="Open Sans"/>
          <w:iCs/>
        </w:rPr>
      </w:pPr>
      <w:r w:rsidRPr="008613FC">
        <w:rPr>
          <w:rStyle w:val="Brak"/>
          <w:rFonts w:ascii="Open Sans" w:eastAsiaTheme="majorEastAsia" w:hAnsi="Open Sans" w:cs="Open Sans"/>
          <w:iCs/>
        </w:rPr>
        <w:t>(pełna nazwa/firma, adres, w zależności od</w:t>
      </w:r>
      <w:r w:rsidRPr="008613FC">
        <w:rPr>
          <w:rStyle w:val="Brak"/>
          <w:rFonts w:ascii="Open Sans" w:eastAsiaTheme="majorEastAsia" w:hAnsi="Open Sans" w:cs="Open Sans"/>
          <w:iCs/>
        </w:rPr>
        <w:br/>
        <w:t>podmiotu: NIP/PESEL, KRS/</w:t>
      </w:r>
      <w:proofErr w:type="spellStart"/>
      <w:r w:rsidRPr="008613FC">
        <w:rPr>
          <w:rStyle w:val="Brak"/>
          <w:rFonts w:ascii="Open Sans" w:eastAsiaTheme="majorEastAsia" w:hAnsi="Open Sans" w:cs="Open Sans"/>
          <w:iCs/>
        </w:rPr>
        <w:t>CEiDG</w:t>
      </w:r>
      <w:proofErr w:type="spellEnd"/>
      <w:r w:rsidRPr="008613FC">
        <w:rPr>
          <w:rStyle w:val="Brak"/>
          <w:rFonts w:ascii="Open Sans" w:eastAsiaTheme="majorEastAsia" w:hAnsi="Open Sans" w:cs="Open Sans"/>
          <w:iCs/>
        </w:rPr>
        <w:t>)</w:t>
      </w:r>
    </w:p>
    <w:bookmarkEnd w:id="0"/>
    <w:p w14:paraId="080A37CE" w14:textId="77777777" w:rsidR="008613FC" w:rsidRDefault="008613FC" w:rsidP="004749B6">
      <w:pPr>
        <w:pStyle w:val="Styl1"/>
        <w:spacing w:before="0" w:after="240" w:line="360" w:lineRule="auto"/>
      </w:pPr>
      <w:r w:rsidRPr="008613FC">
        <w:t xml:space="preserve">Wykaz osób </w:t>
      </w:r>
      <w:r w:rsidRPr="008613FC">
        <w:br/>
        <w:t>skierowanych przez wykonawcę do realizacji zamówienia</w:t>
      </w:r>
    </w:p>
    <w:p w14:paraId="0B0B80E1" w14:textId="6BF77976" w:rsidR="008613FC" w:rsidRPr="00212EC3" w:rsidRDefault="008613FC" w:rsidP="000E673E">
      <w:pPr>
        <w:tabs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b/>
          <w:bCs/>
          <w:iCs/>
          <w:sz w:val="24"/>
          <w:szCs w:val="24"/>
        </w:rPr>
      </w:pPr>
      <w:r w:rsidRPr="008613FC">
        <w:rPr>
          <w:rFonts w:ascii="Open Sans" w:hAnsi="Open Sans" w:cs="Open Sans"/>
          <w:iCs/>
          <w:sz w:val="24"/>
          <w:szCs w:val="24"/>
        </w:rPr>
        <w:t>Składając ofertę w postępowaniu o udzielenie zamówienia pn.</w:t>
      </w:r>
      <w:r w:rsidR="00212EC3">
        <w:rPr>
          <w:rFonts w:ascii="Open Sans" w:hAnsi="Open Sans" w:cs="Open Sans"/>
          <w:iCs/>
          <w:sz w:val="24"/>
          <w:szCs w:val="24"/>
        </w:rPr>
        <w:t xml:space="preserve"> </w:t>
      </w:r>
      <w:r w:rsidR="00212EC3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CA1D0C" w:rsidRPr="00CA1D0C">
        <w:rPr>
          <w:rFonts w:ascii="Open Sans" w:hAnsi="Open Sans" w:cs="Open Sans"/>
          <w:b/>
          <w:bCs/>
          <w:iCs/>
          <w:sz w:val="24"/>
          <w:szCs w:val="24"/>
        </w:rPr>
        <w:t>Budowa sieci wodociągowej w ul. Batorego w Zgorzelcu</w:t>
      </w:r>
      <w:r w:rsidR="00212EC3">
        <w:rPr>
          <w:rFonts w:ascii="Open Sans" w:hAnsi="Open Sans" w:cs="Open Sans"/>
          <w:b/>
          <w:bCs/>
          <w:iCs/>
          <w:sz w:val="24"/>
          <w:szCs w:val="24"/>
        </w:rPr>
        <w:t xml:space="preserve">” </w:t>
      </w:r>
      <w:r w:rsidRPr="008613FC">
        <w:rPr>
          <w:rFonts w:ascii="Open Sans" w:hAnsi="Open Sans" w:cs="Open Sans"/>
          <w:iCs/>
          <w:sz w:val="24"/>
          <w:szCs w:val="24"/>
        </w:rPr>
        <w:t>oświadczam, że dysponuję przy realizacji</w:t>
      </w:r>
      <w:r w:rsidR="00212EC3">
        <w:rPr>
          <w:rFonts w:ascii="Open Sans" w:hAnsi="Open Sans" w:cs="Open Sans"/>
          <w:iCs/>
          <w:sz w:val="24"/>
          <w:szCs w:val="24"/>
        </w:rPr>
        <w:t xml:space="preserve"> </w:t>
      </w:r>
      <w:r w:rsidRPr="008613FC">
        <w:rPr>
          <w:rFonts w:ascii="Open Sans" w:hAnsi="Open Sans" w:cs="Open Sans"/>
          <w:iCs/>
          <w:sz w:val="24"/>
          <w:szCs w:val="24"/>
        </w:rPr>
        <w:t>niniejszego zamówienia następującym potencjałem osobowym (zdolnościami zawodowymi):</w:t>
      </w:r>
    </w:p>
    <w:p w14:paraId="535BDD34" w14:textId="77777777" w:rsidR="008613FC" w:rsidRDefault="008613FC" w:rsidP="000E673E">
      <w:pPr>
        <w:tabs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b/>
          <w:bCs/>
          <w:iCs/>
          <w:sz w:val="24"/>
          <w:szCs w:val="24"/>
        </w:rPr>
      </w:pPr>
      <w:r w:rsidRPr="008613FC">
        <w:rPr>
          <w:rFonts w:ascii="Open Sans" w:hAnsi="Open Sans" w:cs="Open Sans"/>
          <w:b/>
          <w:bCs/>
          <w:iCs/>
          <w:sz w:val="24"/>
          <w:szCs w:val="24"/>
        </w:rPr>
        <w:t xml:space="preserve">Informacje o osobie skierowanej przez wykonawcę do realizacji zamówienia: </w:t>
      </w:r>
    </w:p>
    <w:p w14:paraId="0641E6D7" w14:textId="11420C0D" w:rsidR="00212EC3" w:rsidRPr="008613FC" w:rsidRDefault="00212EC3" w:rsidP="000E673E">
      <w:pPr>
        <w:tabs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b/>
          <w:bCs/>
          <w:iCs/>
          <w:sz w:val="24"/>
          <w:szCs w:val="24"/>
        </w:rPr>
      </w:pPr>
      <w:r>
        <w:rPr>
          <w:rFonts w:ascii="Open Sans" w:hAnsi="Open Sans" w:cs="Open Sans"/>
          <w:b/>
          <w:bCs/>
          <w:iCs/>
          <w:sz w:val="24"/>
          <w:szCs w:val="24"/>
        </w:rPr>
        <w:t xml:space="preserve">a) Kierownik </w:t>
      </w:r>
      <w:r w:rsidR="0000577C">
        <w:rPr>
          <w:rFonts w:ascii="Open Sans" w:hAnsi="Open Sans" w:cs="Open Sans"/>
          <w:b/>
          <w:bCs/>
          <w:iCs/>
          <w:sz w:val="24"/>
          <w:szCs w:val="24"/>
        </w:rPr>
        <w:t>budowy</w:t>
      </w:r>
      <w:r>
        <w:rPr>
          <w:rFonts w:ascii="Open Sans" w:hAnsi="Open Sans" w:cs="Open Sans"/>
          <w:b/>
          <w:bCs/>
          <w:i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8613FC" w:rsidRPr="008613FC" w14:paraId="7CE52598" w14:textId="77777777" w:rsidTr="00C07F85">
        <w:trPr>
          <w:trHeight w:val="397"/>
          <w:tblHeader/>
        </w:trPr>
        <w:tc>
          <w:tcPr>
            <w:tcW w:w="3539" w:type="dxa"/>
          </w:tcPr>
          <w:p w14:paraId="29417C81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Podstawowe dane</w:t>
            </w:r>
          </w:p>
        </w:tc>
        <w:tc>
          <w:tcPr>
            <w:tcW w:w="5522" w:type="dxa"/>
          </w:tcPr>
          <w:p w14:paraId="505235C2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Do wypełnienia przez wykonawcę</w:t>
            </w:r>
          </w:p>
        </w:tc>
      </w:tr>
      <w:tr w:rsidR="008613FC" w:rsidRPr="008613FC" w14:paraId="2420013F" w14:textId="77777777" w:rsidTr="00C07F85">
        <w:trPr>
          <w:trHeight w:val="680"/>
        </w:trPr>
        <w:tc>
          <w:tcPr>
            <w:tcW w:w="3539" w:type="dxa"/>
          </w:tcPr>
          <w:p w14:paraId="7DE03B6A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t>Nazwisko i imię:</w:t>
            </w:r>
          </w:p>
        </w:tc>
        <w:tc>
          <w:tcPr>
            <w:tcW w:w="5522" w:type="dxa"/>
          </w:tcPr>
          <w:p w14:paraId="1E5453CF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  <w:tr w:rsidR="008613FC" w:rsidRPr="008613FC" w14:paraId="2EAF1CE5" w14:textId="77777777" w:rsidTr="00C07F85">
        <w:trPr>
          <w:trHeight w:val="680"/>
        </w:trPr>
        <w:tc>
          <w:tcPr>
            <w:tcW w:w="3539" w:type="dxa"/>
          </w:tcPr>
          <w:p w14:paraId="7ADC8794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t>Zakres wykonywanych czynności/funkcja (np. inspektor nadzoru branży sanitarnej, elektrycznej, konstrukcyjno-budowlanej itp.):</w:t>
            </w:r>
          </w:p>
        </w:tc>
        <w:tc>
          <w:tcPr>
            <w:tcW w:w="5522" w:type="dxa"/>
          </w:tcPr>
          <w:p w14:paraId="794A33B8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  <w:tr w:rsidR="008613FC" w:rsidRPr="008613FC" w14:paraId="7F706F6D" w14:textId="77777777" w:rsidTr="00C07F85">
        <w:trPr>
          <w:trHeight w:val="680"/>
        </w:trPr>
        <w:tc>
          <w:tcPr>
            <w:tcW w:w="3539" w:type="dxa"/>
          </w:tcPr>
          <w:p w14:paraId="0EF44B32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lastRenderedPageBreak/>
              <w:t>Posiadane kwalifikacje (np. nr i data wydania uprawnień, specjalność, zakres):</w:t>
            </w:r>
          </w:p>
        </w:tc>
        <w:tc>
          <w:tcPr>
            <w:tcW w:w="5522" w:type="dxa"/>
          </w:tcPr>
          <w:p w14:paraId="4CF57403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  <w:tr w:rsidR="008613FC" w:rsidRPr="008613FC" w14:paraId="25D2DBF0" w14:textId="77777777" w:rsidTr="00C07F85">
        <w:trPr>
          <w:trHeight w:val="680"/>
        </w:trPr>
        <w:tc>
          <w:tcPr>
            <w:tcW w:w="3539" w:type="dxa"/>
          </w:tcPr>
          <w:p w14:paraId="176FAEB9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t>Posiadane doświadczenie (w latach):</w:t>
            </w:r>
          </w:p>
        </w:tc>
        <w:tc>
          <w:tcPr>
            <w:tcW w:w="5522" w:type="dxa"/>
          </w:tcPr>
          <w:p w14:paraId="328EA814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  <w:tr w:rsidR="008613FC" w:rsidRPr="008613FC" w14:paraId="3CD81B23" w14:textId="77777777" w:rsidTr="00C07F85">
        <w:trPr>
          <w:trHeight w:val="680"/>
        </w:trPr>
        <w:tc>
          <w:tcPr>
            <w:tcW w:w="3539" w:type="dxa"/>
          </w:tcPr>
          <w:p w14:paraId="254C4368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t>Informacja o podstawie dysponowania osobą (np. umowa o pracę, umowa cywilno-prawna, umowa o współpracy, samozatrudnienie):</w:t>
            </w:r>
          </w:p>
        </w:tc>
        <w:tc>
          <w:tcPr>
            <w:tcW w:w="5522" w:type="dxa"/>
          </w:tcPr>
          <w:p w14:paraId="79C2AF9D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  <w:tr w:rsidR="008613FC" w:rsidRPr="008613FC" w14:paraId="6D06931D" w14:textId="77777777" w:rsidTr="00C07F85">
        <w:trPr>
          <w:trHeight w:val="680"/>
        </w:trPr>
        <w:tc>
          <w:tcPr>
            <w:tcW w:w="3539" w:type="dxa"/>
          </w:tcPr>
          <w:p w14:paraId="4995E65B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iCs/>
                <w:sz w:val="24"/>
                <w:szCs w:val="24"/>
              </w:rPr>
            </w:pPr>
            <w:r w:rsidRPr="008613FC">
              <w:rPr>
                <w:rFonts w:ascii="Open Sans" w:hAnsi="Open Sans" w:cs="Open Sans"/>
                <w:iCs/>
                <w:sz w:val="24"/>
                <w:szCs w:val="24"/>
              </w:rPr>
              <w:t>Data ważności zaświadczenia (jeśli dotyczy):</w:t>
            </w:r>
          </w:p>
        </w:tc>
        <w:tc>
          <w:tcPr>
            <w:tcW w:w="5522" w:type="dxa"/>
          </w:tcPr>
          <w:p w14:paraId="16B30654" w14:textId="77777777" w:rsidR="008613FC" w:rsidRPr="008613FC" w:rsidRDefault="008613FC" w:rsidP="000E673E">
            <w:pPr>
              <w:tabs>
                <w:tab w:val="left" w:pos="567"/>
              </w:tabs>
              <w:spacing w:line="360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</w:p>
        </w:tc>
      </w:tr>
    </w:tbl>
    <w:p w14:paraId="01E540ED" w14:textId="77777777" w:rsidR="008613FC" w:rsidRPr="008613FC" w:rsidRDefault="008613FC" w:rsidP="000E673E">
      <w:pPr>
        <w:tabs>
          <w:tab w:val="left" w:pos="567"/>
        </w:tabs>
        <w:spacing w:line="360" w:lineRule="auto"/>
        <w:ind w:left="0" w:firstLine="0"/>
        <w:jc w:val="left"/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</w:pPr>
      <w:r w:rsidRPr="008613FC"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  <w:t>UWAGA:</w:t>
      </w:r>
    </w:p>
    <w:p w14:paraId="52F87B9E" w14:textId="74FF74BF" w:rsidR="008613FC" w:rsidRDefault="008613FC" w:rsidP="00A2496A">
      <w:pPr>
        <w:pStyle w:val="Default"/>
        <w:tabs>
          <w:tab w:val="left" w:pos="567"/>
        </w:tabs>
        <w:spacing w:after="1360" w:line="360" w:lineRule="auto"/>
        <w:ind w:left="0" w:firstLine="0"/>
        <w:jc w:val="left"/>
        <w:rPr>
          <w:rFonts w:ascii="Open Sans" w:eastAsiaTheme="minorHAnsi" w:hAnsi="Open Sans" w:cs="Open Sans"/>
          <w:iCs/>
          <w:color w:val="auto"/>
        </w:rPr>
      </w:pPr>
      <w:r w:rsidRPr="008613FC">
        <w:rPr>
          <w:rFonts w:ascii="Open Sans" w:hAnsi="Open Sans" w:cs="Open Sans"/>
          <w:iCs/>
        </w:rPr>
        <w:t xml:space="preserve">Do przedmiotowego wykazu wykonawca zobowiązany jest </w:t>
      </w:r>
      <w:r w:rsidRPr="008613FC">
        <w:rPr>
          <w:rStyle w:val="Brak"/>
          <w:rFonts w:ascii="Open Sans" w:hAnsi="Open Sans" w:cs="Open Sans"/>
          <w:iCs/>
        </w:rPr>
        <w:t xml:space="preserve">dołączyć dowody potwierdzające, </w:t>
      </w:r>
      <w:r w:rsidRPr="008613FC">
        <w:rPr>
          <w:rFonts w:ascii="Open Sans" w:hAnsi="Open Sans" w:cs="Open Sans"/>
          <w:iCs/>
          <w:color w:val="auto"/>
        </w:rPr>
        <w:t xml:space="preserve">że dysponuje on </w:t>
      </w:r>
      <w:r w:rsidR="00212EC3">
        <w:rPr>
          <w:rFonts w:ascii="Open Sans" w:hAnsi="Open Sans" w:cs="Open Sans"/>
          <w:iCs/>
          <w:color w:val="auto"/>
        </w:rPr>
        <w:t xml:space="preserve">kierownikiem </w:t>
      </w:r>
      <w:r w:rsidR="0000577C">
        <w:rPr>
          <w:rFonts w:ascii="Open Sans" w:hAnsi="Open Sans" w:cs="Open Sans"/>
          <w:iCs/>
          <w:color w:val="auto"/>
        </w:rPr>
        <w:t>budowy</w:t>
      </w:r>
      <w:r w:rsidRPr="008613FC">
        <w:rPr>
          <w:rFonts w:ascii="Open Sans" w:hAnsi="Open Sans" w:cs="Open Sans"/>
          <w:iCs/>
          <w:color w:val="auto"/>
        </w:rPr>
        <w:t xml:space="preserve"> posiadającym</w:t>
      </w:r>
      <w:r w:rsidR="0000577C">
        <w:rPr>
          <w:rFonts w:ascii="Open Sans" w:hAnsi="Open Sans" w:cs="Open Sans"/>
          <w:iCs/>
          <w:color w:val="auto"/>
        </w:rPr>
        <w:t xml:space="preserve"> </w:t>
      </w:r>
      <w:r w:rsidRPr="008613FC">
        <w:rPr>
          <w:rFonts w:ascii="Open Sans" w:eastAsiaTheme="minorHAnsi" w:hAnsi="Open Sans" w:cs="Open Sans"/>
          <w:iCs/>
          <w:color w:val="auto"/>
        </w:rPr>
        <w:t xml:space="preserve">uprawnienia budowlane wydane na zasadach </w:t>
      </w:r>
      <w:r w:rsidRPr="00AA011D">
        <w:rPr>
          <w:rFonts w:ascii="Open Sans" w:eastAsiaTheme="minorHAnsi" w:hAnsi="Open Sans" w:cs="Open Sans"/>
          <w:iCs/>
          <w:color w:val="auto"/>
        </w:rPr>
        <w:t>określonych w SWZ</w:t>
      </w:r>
      <w:r w:rsidR="00AA011D" w:rsidRPr="00AA011D">
        <w:rPr>
          <w:rFonts w:ascii="Open Sans" w:eastAsiaTheme="minorHAnsi" w:hAnsi="Open Sans" w:cs="Open Sans"/>
          <w:iCs/>
          <w:color w:val="auto"/>
        </w:rPr>
        <w:t xml:space="preserve"> </w:t>
      </w:r>
      <w:bookmarkStart w:id="1" w:name="_Hlk221694470"/>
      <w:r w:rsidR="00AA011D" w:rsidRPr="00AA011D">
        <w:rPr>
          <w:rFonts w:ascii="Open Sans" w:eastAsiaTheme="minorHAnsi" w:hAnsi="Open Sans" w:cs="Open Sans"/>
          <w:iCs/>
          <w:color w:val="auto"/>
        </w:rPr>
        <w:t>(</w:t>
      </w:r>
      <w:r w:rsidR="00AA011D" w:rsidRPr="00AA011D">
        <w:rPr>
          <w:rFonts w:ascii="Open Sans" w:hAnsi="Open Sans" w:cs="Open Sans"/>
          <w:color w:val="auto"/>
        </w:rPr>
        <w:t>uprawnienia budowlane oraz aktualne izby przynależności zaw</w:t>
      </w:r>
      <w:bookmarkStart w:id="2" w:name="_GoBack"/>
      <w:bookmarkEnd w:id="2"/>
      <w:r w:rsidR="00AA011D" w:rsidRPr="00AA011D">
        <w:rPr>
          <w:rFonts w:ascii="Open Sans" w:hAnsi="Open Sans" w:cs="Open Sans"/>
          <w:color w:val="auto"/>
        </w:rPr>
        <w:t>odowej)</w:t>
      </w:r>
      <w:r w:rsidRPr="00AA011D">
        <w:rPr>
          <w:rFonts w:ascii="Open Sans" w:eastAsiaTheme="minorHAnsi" w:hAnsi="Open Sans" w:cs="Open Sans"/>
          <w:iCs/>
          <w:color w:val="auto"/>
        </w:rPr>
        <w:t>.</w:t>
      </w:r>
      <w:bookmarkEnd w:id="1"/>
    </w:p>
    <w:p w14:paraId="43B96364" w14:textId="77777777" w:rsidR="008613FC" w:rsidRPr="008613FC" w:rsidRDefault="008613FC" w:rsidP="000E673E">
      <w:pPr>
        <w:tabs>
          <w:tab w:val="left" w:pos="567"/>
        </w:tabs>
        <w:spacing w:line="360" w:lineRule="auto"/>
        <w:ind w:left="4111" w:hanging="850"/>
        <w:jc w:val="center"/>
        <w:rPr>
          <w:rFonts w:ascii="Open Sans" w:hAnsi="Open Sans" w:cs="Open Sans"/>
          <w:iCs/>
          <w:sz w:val="24"/>
          <w:szCs w:val="24"/>
        </w:rPr>
      </w:pPr>
      <w:r w:rsidRPr="008613FC">
        <w:rPr>
          <w:rFonts w:ascii="Open Sans" w:hAnsi="Open Sans" w:cs="Open Sans"/>
          <w:iCs/>
          <w:sz w:val="24"/>
          <w:szCs w:val="24"/>
        </w:rPr>
        <w:t>Podpis Wykonawcy</w:t>
      </w:r>
    </w:p>
    <w:p w14:paraId="3A26CCB8" w14:textId="5BA38F99" w:rsidR="008613FC" w:rsidRPr="008613FC" w:rsidRDefault="008613FC" w:rsidP="000E673E">
      <w:pPr>
        <w:tabs>
          <w:tab w:val="left" w:pos="567"/>
        </w:tabs>
        <w:spacing w:line="360" w:lineRule="auto"/>
        <w:ind w:left="4111" w:hanging="850"/>
        <w:jc w:val="center"/>
        <w:rPr>
          <w:rFonts w:ascii="Open Sans" w:hAnsi="Open Sans" w:cs="Open Sans"/>
          <w:iCs/>
          <w:sz w:val="24"/>
          <w:szCs w:val="24"/>
        </w:rPr>
      </w:pPr>
      <w:r w:rsidRPr="008613FC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8613FC" w:rsidRPr="008613FC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E60F7" w14:textId="77777777" w:rsidR="001D5550" w:rsidRDefault="001D5550" w:rsidP="000D192E">
      <w:r>
        <w:separator/>
      </w:r>
    </w:p>
  </w:endnote>
  <w:endnote w:type="continuationSeparator" w:id="0">
    <w:p w14:paraId="4D4F42E1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382DB34" w14:textId="77777777" w:rsidR="000D192E" w:rsidRPr="00227A63" w:rsidRDefault="000D192E" w:rsidP="000D192E">
        <w:pPr>
          <w:pStyle w:val="Stopka"/>
          <w:jc w:val="center"/>
          <w:rPr>
            <w:sz w:val="24"/>
            <w:szCs w:val="24"/>
          </w:rPr>
        </w:pPr>
        <w:r w:rsidRPr="00227A63">
          <w:rPr>
            <w:rFonts w:ascii="Open Sans" w:hAnsi="Open Sans" w:cs="Open Sans"/>
            <w:sz w:val="24"/>
            <w:szCs w:val="24"/>
          </w:rPr>
          <w:fldChar w:fldCharType="begin"/>
        </w:r>
        <w:r w:rsidRPr="00227A63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227A63">
          <w:rPr>
            <w:rFonts w:ascii="Open Sans" w:hAnsi="Open Sans" w:cs="Open Sans"/>
            <w:sz w:val="24"/>
            <w:szCs w:val="24"/>
          </w:rPr>
          <w:fldChar w:fldCharType="separate"/>
        </w:r>
        <w:r w:rsidR="00A2496A">
          <w:rPr>
            <w:rFonts w:ascii="Open Sans" w:hAnsi="Open Sans" w:cs="Open Sans"/>
            <w:noProof/>
            <w:sz w:val="24"/>
            <w:szCs w:val="24"/>
          </w:rPr>
          <w:t>2</w:t>
        </w:r>
        <w:r w:rsidRPr="00227A63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FF44C" w14:textId="77777777" w:rsidR="001D5550" w:rsidRDefault="001D5550" w:rsidP="000D192E">
      <w:r>
        <w:separator/>
      </w:r>
    </w:p>
  </w:footnote>
  <w:footnote w:type="continuationSeparator" w:id="0">
    <w:p w14:paraId="4C113223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F2662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3799F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31FF630D" wp14:editId="2D87AC2F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577C"/>
    <w:rsid w:val="0000762D"/>
    <w:rsid w:val="00012950"/>
    <w:rsid w:val="000430DF"/>
    <w:rsid w:val="000630A5"/>
    <w:rsid w:val="00071C8F"/>
    <w:rsid w:val="000A571B"/>
    <w:rsid w:val="000B5334"/>
    <w:rsid w:val="000D192E"/>
    <w:rsid w:val="000E673E"/>
    <w:rsid w:val="001301CB"/>
    <w:rsid w:val="00140D7A"/>
    <w:rsid w:val="001561F8"/>
    <w:rsid w:val="00171013"/>
    <w:rsid w:val="0017388C"/>
    <w:rsid w:val="0017534A"/>
    <w:rsid w:val="001A4D73"/>
    <w:rsid w:val="001D5550"/>
    <w:rsid w:val="0020769F"/>
    <w:rsid w:val="00212EC3"/>
    <w:rsid w:val="00227A63"/>
    <w:rsid w:val="00306375"/>
    <w:rsid w:val="00347671"/>
    <w:rsid w:val="00403807"/>
    <w:rsid w:val="0044252A"/>
    <w:rsid w:val="0045611D"/>
    <w:rsid w:val="00460B34"/>
    <w:rsid w:val="004749B6"/>
    <w:rsid w:val="004D21E0"/>
    <w:rsid w:val="0052090D"/>
    <w:rsid w:val="00537038"/>
    <w:rsid w:val="00596656"/>
    <w:rsid w:val="00634FE9"/>
    <w:rsid w:val="006B35AB"/>
    <w:rsid w:val="00723FE7"/>
    <w:rsid w:val="00727C70"/>
    <w:rsid w:val="00785A31"/>
    <w:rsid w:val="007C7FF0"/>
    <w:rsid w:val="007D12A3"/>
    <w:rsid w:val="007E7012"/>
    <w:rsid w:val="007F402A"/>
    <w:rsid w:val="008337E7"/>
    <w:rsid w:val="00843366"/>
    <w:rsid w:val="008613FC"/>
    <w:rsid w:val="008B3D3C"/>
    <w:rsid w:val="008B52AE"/>
    <w:rsid w:val="00960E83"/>
    <w:rsid w:val="0098657D"/>
    <w:rsid w:val="0099624F"/>
    <w:rsid w:val="009A10E9"/>
    <w:rsid w:val="00A2496A"/>
    <w:rsid w:val="00A3193D"/>
    <w:rsid w:val="00A50D98"/>
    <w:rsid w:val="00A867A1"/>
    <w:rsid w:val="00AA011D"/>
    <w:rsid w:val="00AE553F"/>
    <w:rsid w:val="00B226D0"/>
    <w:rsid w:val="00B75E39"/>
    <w:rsid w:val="00C06310"/>
    <w:rsid w:val="00C10AFA"/>
    <w:rsid w:val="00C11E75"/>
    <w:rsid w:val="00C659A1"/>
    <w:rsid w:val="00C9602C"/>
    <w:rsid w:val="00CA1D0C"/>
    <w:rsid w:val="00D9547E"/>
    <w:rsid w:val="00DB7A70"/>
    <w:rsid w:val="00DD3C08"/>
    <w:rsid w:val="00E0473F"/>
    <w:rsid w:val="00E04BCA"/>
    <w:rsid w:val="00E12218"/>
    <w:rsid w:val="00E4454E"/>
    <w:rsid w:val="00F043D7"/>
    <w:rsid w:val="00F16109"/>
    <w:rsid w:val="00F16286"/>
    <w:rsid w:val="00F41EF2"/>
    <w:rsid w:val="00F806DD"/>
    <w:rsid w:val="00F9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D5B0D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85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85A3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reA">
    <w:name w:val="Treść A"/>
    <w:rsid w:val="00785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85A3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5A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85A31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yl1">
    <w:name w:val="Styl1"/>
    <w:basedOn w:val="Nagwek1"/>
    <w:qFormat/>
    <w:rsid w:val="007D12A3"/>
    <w:pPr>
      <w:tabs>
        <w:tab w:val="left" w:pos="567"/>
      </w:tabs>
      <w:spacing w:before="840" w:after="0" w:line="276" w:lineRule="auto"/>
      <w:jc w:val="center"/>
    </w:pPr>
    <w:rPr>
      <w:rFonts w:ascii="Open Sans" w:hAnsi="Open Sans" w:cs="Open Sans"/>
      <w:b/>
      <w:i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6</TotalTime>
  <Pages>2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14</cp:revision>
  <dcterms:created xsi:type="dcterms:W3CDTF">2026-01-14T08:40:00Z</dcterms:created>
  <dcterms:modified xsi:type="dcterms:W3CDTF">2026-03-04T11:46:00Z</dcterms:modified>
</cp:coreProperties>
</file>